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76729C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76729C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การขอรับการสงเคราะห์ผู้ป่วยเอดส์</w:t>
      </w:r>
    </w:p>
    <w:p w14:paraId="16FCEC75" w14:textId="1DC63FD3" w:rsidR="00D239AD" w:rsidRPr="0076729C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76729C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76729C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76729C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76729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76729C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76729C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76729C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76729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กระทรวงมหาดไทย</w:t>
      </w:r>
    </w:p>
    <w:p w14:paraId="4C84CC92" w14:textId="77777777" w:rsidR="003F4A0D" w:rsidRPr="0076729C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76729C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980A3C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76729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76729C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76729C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การขอรับการสงเคราะห์ผู้ป่วยเอดส์</w:t>
      </w:r>
    </w:p>
    <w:p w14:paraId="57553D54" w14:textId="1B3FE95E" w:rsidR="00132E1B" w:rsidRPr="0076729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76729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76729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รับแจ้ง</w:t>
      </w:r>
      <w:r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76729C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672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76729C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76729C" w14:paraId="77FFD68C" w14:textId="77777777" w:rsidTr="008C1396">
        <w:tc>
          <w:tcPr>
            <w:tcW w:w="675" w:type="dxa"/>
          </w:tcPr>
          <w:p w14:paraId="23D761D9" w14:textId="12281EB4" w:rsidR="00394708" w:rsidRPr="0076729C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76729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2EC074DF" w:rsidR="00394708" w:rsidRPr="0076729C" w:rsidRDefault="00394708" w:rsidP="00453D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ระเบียบกระทรวงมหาดไทย ว่าด้วยการจ่ายเงินสงเคราะห์เพื่อการยังชีพขององค์กรปกครองส่วนท้องถิ่น พ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. 2548</w:t>
            </w:r>
          </w:p>
        </w:tc>
      </w:tr>
    </w:tbl>
    <w:p w14:paraId="40A6F83D" w14:textId="32DA2D6B" w:rsidR="003F4A0D" w:rsidRPr="0076729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76729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672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76729C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7672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76729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672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76729C">
        <w:rPr>
          <w:rFonts w:ascii="TH SarabunIT๙" w:hAnsi="TH SarabunIT๙" w:cs="TH SarabunIT๙"/>
          <w:noProof/>
          <w:sz w:val="32"/>
          <w:szCs w:val="32"/>
        </w:rPr>
        <w:t>-</w:t>
      </w:r>
      <w:r w:rsidR="00C77AEA" w:rsidRPr="007672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76729C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7672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7672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76729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76729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76729C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76729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76729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76729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672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76729C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672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7672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76729C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7672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76729C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672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76729C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7672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76729C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672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76729C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7672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29BEE8D5" w:rsidR="00760D0B" w:rsidRPr="0076729C" w:rsidRDefault="00ED327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760D0B" w:rsidRPr="007672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การขอรับการสงเคราะห์ผู้ป่วยเอดส์ อบต</w:t>
      </w:r>
      <w:r w:rsidR="00094F82" w:rsidRPr="0076729C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76729C">
        <w:rPr>
          <w:rFonts w:ascii="TH SarabunIT๙" w:hAnsi="TH SarabunIT๙" w:cs="TH SarabunIT๙"/>
          <w:noProof/>
          <w:sz w:val="32"/>
          <w:szCs w:val="32"/>
        </w:rPr>
        <w:t>21/07/2015 23:31</w:t>
      </w:r>
      <w:r w:rsidR="00094F82" w:rsidRPr="007672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1BF703A1" w:rsidR="00C77AEA" w:rsidRPr="0076729C" w:rsidRDefault="00ED327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77AEA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="00C77AEA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76729C" w14:paraId="5F1398AA" w14:textId="77777777" w:rsidTr="009B7715">
        <w:tc>
          <w:tcPr>
            <w:tcW w:w="675" w:type="dxa"/>
          </w:tcPr>
          <w:p w14:paraId="08D93DD3" w14:textId="25F72274" w:rsidR="00094F82" w:rsidRPr="0076729C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76729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76729C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76729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76729C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76729C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Pr="0076729C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6E52FF91" w:rsidR="0065175D" w:rsidRPr="0076729C" w:rsidRDefault="00ED327A" w:rsidP="0076729C">
      <w:pPr>
        <w:pStyle w:val="a5"/>
        <w:numPr>
          <w:ilvl w:val="0"/>
          <w:numId w:val="2"/>
        </w:numPr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575FAF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ระเบียบกระทรวงมหาดไทย ว่าด้วยการจ่ายเงินสงเคราะห์เพื่อการยังชีพขององค์กรปกครองส่วนท้องถิ่น พ</w:t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575FAF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๒๕๔๘ กำหนดให้ผู้ป่วยเอดส์ที่มีคุณสมบัติครบถ้วนตามระเบียบฯ และมีความประสงค์จะขอรับการสงเคราะห์ให้ยื่นคำขอต่อผู้บริหารท้องถิ่นที่ตนมีผู้ลำเนาอยู่ กรณีไม่สามารถเดินทางมายื่นคำขอรับการสงเคราะห์ด้วยตนเองได้จะมอบอำนาจให้ผู้อุปการะมาดำเนินการก็ได้</w:t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6729C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หลักเกณฑ์</w:t>
      </w:r>
      <w:r w:rsidR="00575FAF" w:rsidRPr="0076729C">
        <w:rPr>
          <w:rFonts w:ascii="TH SarabunIT๙" w:hAnsi="TH SarabunIT๙" w:cs="TH SarabunIT๙"/>
          <w:b/>
          <w:bCs/>
          <w:noProof/>
          <w:sz w:val="32"/>
          <w:szCs w:val="32"/>
        </w:rPr>
        <w:br/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t xml:space="preserve">     </w:t>
      </w:r>
      <w:r w:rsidR="00575FAF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ผู้มีสิทธิจะได้รับเงินสงเคราะห์ต้องเป็นผู้มีคุณสมบัติและไม่มีลักษณะต้องห้าม ดังต่อไปนี้</w:t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br/>
      </w:r>
      <w:r w:rsidR="0076729C">
        <w:rPr>
          <w:rFonts w:ascii="TH SarabunIT๙" w:hAnsi="TH SarabunIT๙" w:cs="TH SarabunIT๙"/>
          <w:noProof/>
          <w:sz w:val="32"/>
          <w:szCs w:val="32"/>
        </w:rPr>
        <w:tab/>
      </w:r>
      <w:r w:rsidR="0076729C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เป็นผู้ป่วยเอดส์ที่แพทย์ได้รับรองและทำการวินิจฉัยแล้ว</w:t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br/>
      </w:r>
      <w:r w:rsidR="0076729C">
        <w:rPr>
          <w:rFonts w:ascii="TH SarabunIT๙" w:hAnsi="TH SarabunIT๙" w:cs="TH SarabunIT๙"/>
          <w:noProof/>
          <w:sz w:val="32"/>
          <w:szCs w:val="32"/>
        </w:rPr>
        <w:tab/>
      </w:r>
      <w:r w:rsidR="0076729C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t xml:space="preserve">2. </w:t>
      </w:r>
      <w:r w:rsidR="00575FAF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มีภูมิลำเนาอยู่ในเขตพื้นที่องค์กรปกครองส่วนท้องถิ่น</w:t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lastRenderedPageBreak/>
        <w:t xml:space="preserve">    </w:t>
      </w:r>
      <w:r w:rsidR="0076729C">
        <w:rPr>
          <w:rFonts w:ascii="TH SarabunIT๙" w:hAnsi="TH SarabunIT๙" w:cs="TH SarabunIT๙"/>
          <w:noProof/>
          <w:sz w:val="32"/>
          <w:szCs w:val="32"/>
        </w:rPr>
        <w:tab/>
      </w:r>
      <w:r w:rsidR="0076729C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t xml:space="preserve">3. </w:t>
      </w:r>
      <w:r w:rsidR="00575FAF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มีรายได้ไม่เพียงพอแก่การยังชีพ หรือถูกทอดทิ้ง หรือขาดผู้อุปการะเลี้ยงดู หรือไม่สามารถประกอบอาชีพเลี้ยงตนเองได้ในการขอรับการสงเคราะห์ผู้ป่วยเอดส์ ผู้ป่วยเอดส์ที่ได้รับความเดือดร้อนกว่า หรือผู้ที่มีปัญหาซ้ำซ้อน หรือผู้ที่อยู่อาศัย   อยู่ในพื้นที่ห่างไกลทุรกันดารยากต่อการเข้าถึงบริการของรัฐเป็นผู้ได้รับการพิจารณาก่อน</w:t>
      </w:r>
      <w:r w:rsidR="0076729C">
        <w:rPr>
          <w:rFonts w:ascii="TH SarabunIT๙" w:hAnsi="TH SarabunIT๙" w:cs="TH SarabunIT๙"/>
          <w:noProof/>
          <w:sz w:val="32"/>
          <w:szCs w:val="32"/>
        </w:rPr>
        <w:br/>
      </w:r>
      <w:r w:rsidR="0076729C" w:rsidRPr="0076729C">
        <w:rPr>
          <w:rFonts w:ascii="TH SarabunIT๙" w:hAnsi="TH SarabunIT๙" w:cs="TH SarabunIT๙"/>
          <w:b/>
          <w:bCs/>
          <w:noProof/>
          <w:sz w:val="32"/>
          <w:szCs w:val="32"/>
        </w:rPr>
        <w:tab/>
      </w:r>
      <w:r w:rsidR="00575FAF" w:rsidRPr="0076729C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วิธีการ</w:t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br/>
        <w:t xml:space="preserve">    </w:t>
      </w:r>
      <w:r w:rsidR="0076729C">
        <w:rPr>
          <w:rFonts w:ascii="TH SarabunIT๙" w:hAnsi="TH SarabunIT๙" w:cs="TH SarabunIT๙"/>
          <w:noProof/>
          <w:sz w:val="32"/>
          <w:szCs w:val="32"/>
        </w:rPr>
        <w:tab/>
      </w:r>
      <w:r w:rsidR="0076729C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ผู้ป่วยเอดส์ ยื่นคำขอตามแบบพร้อมเอกสารหลักฐานต่อองค์กรปกครองส่วนท้องถิ่น ณ ที่ทำการองค์กรปกครองส่วนท้องถิ่น ด้วยตนเองหรือ มอบอำนาจให้ผู้อุปการะมาดำเนินการก็ได้</w:t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br/>
        <w:t xml:space="preserve">    </w:t>
      </w:r>
      <w:r w:rsidR="0076729C">
        <w:rPr>
          <w:rFonts w:ascii="TH SarabunIT๙" w:hAnsi="TH SarabunIT๙" w:cs="TH SarabunIT๙"/>
          <w:noProof/>
          <w:sz w:val="32"/>
          <w:szCs w:val="32"/>
        </w:rPr>
        <w:tab/>
      </w:r>
      <w:r w:rsidR="0076729C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t xml:space="preserve">2. </w:t>
      </w:r>
      <w:r w:rsidR="00575FAF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ผู้ป่วยเอดส์รับการตรวจสภาพความเป็นอยู่ คุณสมบัติว่าสมควรได้รับการสงเคราะห์หรือไม่ โดยพิจารณาจากความเดือดร้อน เป็นผู้ที่มีปัญหาซ้ำซ้อน หรือเป็นผู้ที่อยู่อาศัยอยู่ในพื้นที่ห่างไกลทุรกันดารยากต่อการเข้าถึงบริการของรัฐ</w:t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br/>
        <w:t xml:space="preserve">   </w:t>
      </w:r>
      <w:r w:rsidR="0076729C">
        <w:rPr>
          <w:rFonts w:ascii="TH SarabunIT๙" w:hAnsi="TH SarabunIT๙" w:cs="TH SarabunIT๙"/>
          <w:noProof/>
          <w:sz w:val="32"/>
          <w:szCs w:val="32"/>
        </w:rPr>
        <w:tab/>
      </w:r>
      <w:r w:rsidR="0076729C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t xml:space="preserve"> 3.</w:t>
      </w:r>
      <w:r w:rsidR="00575FAF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กรณีผู้ป่วยเอดส์ที่ได้รับเบี้ยยังชีพย้ายที่อยู่ ถือว่าขาดคุณสมบัติตามนัยแห่งระเบียบ ต้องไปยื่นความประสงค์ต่อองค์กรปกครองส่วนท้องถิ่นแห่งใหม่ที่ตนย้ายไปเพื่อพิจารณาใหม่</w:t>
      </w:r>
      <w:r w:rsidR="00575FAF" w:rsidRPr="0076729C">
        <w:rPr>
          <w:rFonts w:ascii="TH SarabunIT๙" w:hAnsi="TH SarabunIT๙" w:cs="TH SarabunIT๙"/>
          <w:noProof/>
          <w:sz w:val="32"/>
          <w:szCs w:val="32"/>
        </w:rPr>
        <w:br/>
      </w:r>
      <w:r w:rsid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  <w:r w:rsidR="0065175D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76729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76729C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76729C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76729C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76729C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76729C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76729C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76729C" w14:paraId="50E97DA5" w14:textId="77777777" w:rsidTr="0076729C">
        <w:tc>
          <w:tcPr>
            <w:tcW w:w="675" w:type="dxa"/>
          </w:tcPr>
          <w:p w14:paraId="5E768AD0" w14:textId="2C6E62E0" w:rsidR="00313D38" w:rsidRPr="0076729C" w:rsidRDefault="00313D38" w:rsidP="0076729C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76729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76729C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76729C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7C0FB15" w14:textId="3CF03228" w:rsidR="00313D38" w:rsidRPr="0076729C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ผู้ที่ประสงค์จะขอรับการสงเคราะห์หรือผู้รับมอบอำนาจ ยื่นคำขอ  พร้อมเอกสารหลักฐาน และเจ้าหน้าที่ตรวจสอบคำร้องขอลงทะเบียน และเอกสารหลักฐานประกอบ</w:t>
            </w:r>
          </w:p>
          <w:p w14:paraId="2A225131" w14:textId="77777777" w:rsidR="00313D38" w:rsidRPr="0076729C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4874A2C9" w14:textId="0D78DAA3" w:rsidR="00313D38" w:rsidRPr="0076729C" w:rsidRDefault="00313D38" w:rsidP="000437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45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76729C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76729C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76729C" w14:paraId="1A341981" w14:textId="77777777" w:rsidTr="0076729C">
        <w:tc>
          <w:tcPr>
            <w:tcW w:w="675" w:type="dxa"/>
          </w:tcPr>
          <w:p w14:paraId="2F71CFA7" w14:textId="77777777" w:rsidR="00313D38" w:rsidRPr="0076729C" w:rsidRDefault="00313D38" w:rsidP="0076729C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76729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C381289" w14:textId="77777777" w:rsidR="00313D38" w:rsidRPr="0076729C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4E2BD594" w14:textId="77777777" w:rsidR="00313D38" w:rsidRPr="0076729C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02AD775F" w14:textId="77777777" w:rsidR="00313D38" w:rsidRPr="0076729C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ออกใบนัดหมายตรวจสภาพความเป็นอยู่ และคุณสมบัติ</w:t>
            </w:r>
          </w:p>
          <w:p w14:paraId="53C91A81" w14:textId="77777777" w:rsidR="00313D38" w:rsidRPr="0076729C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650A9A09" w14:textId="77777777" w:rsidR="00313D38" w:rsidRPr="0076729C" w:rsidRDefault="00313D38" w:rsidP="000437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62C42D93" w14:textId="77777777" w:rsidR="00313D38" w:rsidRPr="0076729C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1B15463C" w14:textId="77777777" w:rsidR="00313D38" w:rsidRPr="0076729C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76729C" w14:paraId="4DEEEC28" w14:textId="77777777" w:rsidTr="0076729C">
        <w:tc>
          <w:tcPr>
            <w:tcW w:w="675" w:type="dxa"/>
          </w:tcPr>
          <w:p w14:paraId="5BC33C0F" w14:textId="77777777" w:rsidR="00313D38" w:rsidRPr="0076729C" w:rsidRDefault="00313D38" w:rsidP="0076729C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76729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BE3EF40" w14:textId="77777777" w:rsidR="00313D38" w:rsidRPr="0076729C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225E685B" w14:textId="77777777" w:rsidR="00313D38" w:rsidRPr="0076729C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1AD63983" w14:textId="77777777" w:rsidR="00313D38" w:rsidRPr="0076729C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ตรวจสภาพความเป็นอยู่และคุณสมบัติของผู้ที่ประสงค์รับการสงเคราะห์</w:t>
            </w:r>
          </w:p>
          <w:p w14:paraId="276910E3" w14:textId="77777777" w:rsidR="00313D38" w:rsidRPr="0076729C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04B99415" w14:textId="77777777" w:rsidR="00313D38" w:rsidRPr="0076729C" w:rsidRDefault="00313D38" w:rsidP="000437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5E72A545" w14:textId="77777777" w:rsidR="00313D38" w:rsidRPr="0076729C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6F3B3862" w14:textId="77777777" w:rsidR="00313D38" w:rsidRPr="0076729C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76729C" w14:paraId="37B9846F" w14:textId="77777777" w:rsidTr="0076729C">
        <w:tc>
          <w:tcPr>
            <w:tcW w:w="675" w:type="dxa"/>
          </w:tcPr>
          <w:p w14:paraId="61E68B61" w14:textId="77777777" w:rsidR="00313D38" w:rsidRPr="0076729C" w:rsidRDefault="00313D38" w:rsidP="0076729C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76729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47DE1B3" w14:textId="77777777" w:rsidR="00313D38" w:rsidRPr="0076729C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4C488B95" w14:textId="77777777" w:rsidR="00313D38" w:rsidRPr="0076729C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161FC120" w14:textId="77777777" w:rsidR="00313D38" w:rsidRPr="0076729C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จัดทำทะเบียนประวัติพร้อมเอกสารหลักฐานประกอบความเห็นเพื่อเสนอผู้บริหารพิจารณา</w:t>
            </w:r>
          </w:p>
          <w:p w14:paraId="5B40B4FA" w14:textId="77777777" w:rsidR="00313D38" w:rsidRPr="0076729C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5C6BB82E" w14:textId="77777777" w:rsidR="00313D38" w:rsidRPr="0076729C" w:rsidRDefault="00313D38" w:rsidP="000437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2B85A2FD" w14:textId="77777777" w:rsidR="00313D38" w:rsidRPr="0076729C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40CA9B6D" w14:textId="77777777" w:rsidR="00313D38" w:rsidRPr="0076729C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76729C" w14:paraId="6E437765" w14:textId="77777777" w:rsidTr="00E12016">
        <w:tc>
          <w:tcPr>
            <w:tcW w:w="675" w:type="dxa"/>
          </w:tcPr>
          <w:p w14:paraId="631A5603" w14:textId="77777777" w:rsidR="00313D38" w:rsidRPr="0076729C" w:rsidRDefault="00313D38" w:rsidP="00E12016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5</w:t>
            </w:r>
            <w:r w:rsidR="00811134" w:rsidRPr="0076729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4629A11" w14:textId="77777777" w:rsidR="00313D38" w:rsidRPr="0076729C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55BD4402" w14:textId="77777777" w:rsidR="00313D38" w:rsidRPr="0076729C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58E6E5A7" w14:textId="77777777" w:rsidR="00313D38" w:rsidRPr="0076729C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พิจารณาอนุมัติ</w:t>
            </w:r>
          </w:p>
          <w:p w14:paraId="2D052B35" w14:textId="77777777" w:rsidR="00313D38" w:rsidRPr="0076729C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3A576D8A" w14:textId="77777777" w:rsidR="00313D38" w:rsidRPr="0076729C" w:rsidRDefault="00313D38" w:rsidP="000437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7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47122671" w14:textId="77777777" w:rsidR="00313D38" w:rsidRPr="0076729C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1E5998B1" w14:textId="77777777" w:rsidR="00313D38" w:rsidRPr="0076729C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76729C" w:rsidRDefault="00C26ED0" w:rsidP="00E12016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76729C">
        <w:rPr>
          <w:rFonts w:ascii="TH SarabunIT๙" w:hAnsi="TH SarabunIT๙" w:cs="TH SarabunIT๙"/>
          <w:noProof/>
          <w:sz w:val="32"/>
          <w:szCs w:val="32"/>
        </w:rPr>
        <w:t xml:space="preserve">13 </w:t>
      </w:r>
      <w:r w:rsidR="009B68CC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76729C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0A9E84F1" w:rsidR="0085230C" w:rsidRPr="0076729C" w:rsidRDefault="00430B4F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6CF444A0" w:rsidR="008D7B9E" w:rsidRDefault="00E12016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76729C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</w:t>
      </w:r>
      <w:r w:rsidR="00097AE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–</w:t>
      </w:r>
    </w:p>
    <w:p w14:paraId="7FD4A295" w14:textId="77777777" w:rsidR="00097AE5" w:rsidRPr="0076729C" w:rsidRDefault="00097AE5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</w:p>
    <w:p w14:paraId="731312B5" w14:textId="7E5ECCF7" w:rsidR="00AA7734" w:rsidRPr="0076729C" w:rsidRDefault="00430B4F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bookmarkStart w:id="0" w:name="_GoBack"/>
      <w:bookmarkEnd w:id="0"/>
      <w:r w:rsidR="00AA7734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6B260B8F" w:rsidR="0019582A" w:rsidRPr="0076729C" w:rsidRDefault="00097AE5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14</w:t>
      </w:r>
      <w:r w:rsidR="00AA7734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76729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76729C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76729C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76729C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76729C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76729C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76729C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76729C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76729C" w14:paraId="02E3093D" w14:textId="77777777" w:rsidTr="00097AE5">
        <w:trPr>
          <w:jc w:val="center"/>
        </w:trPr>
        <w:tc>
          <w:tcPr>
            <w:tcW w:w="675" w:type="dxa"/>
          </w:tcPr>
          <w:p w14:paraId="0FFF921A" w14:textId="21D3E466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76729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76729C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บัตรประจำตัวประชาชนหรือบัตรอื่นที่ออกให้โดยหน่วยงานของรัฐที่มีรูปถ่ายพร้อมสำเนา</w:t>
            </w:r>
          </w:p>
        </w:tc>
        <w:tc>
          <w:tcPr>
            <w:tcW w:w="1843" w:type="dxa"/>
          </w:tcPr>
          <w:p w14:paraId="14F8955D" w14:textId="29A2FCE8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EEE9BFC" w14:textId="1981B806" w:rsidR="00452B6B" w:rsidRPr="0076729C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76729C" w14:paraId="507D215A" w14:textId="77777777" w:rsidTr="00097AE5">
        <w:trPr>
          <w:jc w:val="center"/>
        </w:trPr>
        <w:tc>
          <w:tcPr>
            <w:tcW w:w="675" w:type="dxa"/>
          </w:tcPr>
          <w:p w14:paraId="2D484744" w14:textId="77777777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76729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8E2D2FF" w14:textId="77777777" w:rsidR="00452B6B" w:rsidRPr="0076729C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14:paraId="40C54B91" w14:textId="77777777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BF0C5BA" w14:textId="77777777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EDE586D" w14:textId="77777777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2F2F7C9" w14:textId="77777777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E18979C" w14:textId="77777777" w:rsidR="00452B6B" w:rsidRPr="0076729C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76729C" w14:paraId="7A9BF6F6" w14:textId="77777777" w:rsidTr="00097AE5">
        <w:trPr>
          <w:jc w:val="center"/>
        </w:trPr>
        <w:tc>
          <w:tcPr>
            <w:tcW w:w="675" w:type="dxa"/>
          </w:tcPr>
          <w:p w14:paraId="6B7556D4" w14:textId="77777777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76729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F90FAC1" w14:textId="77777777" w:rsidR="00452B6B" w:rsidRPr="0076729C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ธนาคาร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47F07BC7" w14:textId="77777777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FC96DF0" w14:textId="77777777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D8B7891" w14:textId="77777777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A9D0734" w14:textId="77777777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52A1607" w14:textId="77777777" w:rsidR="00452B6B" w:rsidRPr="0076729C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76729C" w14:paraId="6702343A" w14:textId="77777777" w:rsidTr="00097AE5">
        <w:trPr>
          <w:jc w:val="center"/>
        </w:trPr>
        <w:tc>
          <w:tcPr>
            <w:tcW w:w="675" w:type="dxa"/>
          </w:tcPr>
          <w:p w14:paraId="4C5E3533" w14:textId="77777777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76729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52BCCDA" w14:textId="77777777" w:rsidR="00452B6B" w:rsidRPr="0076729C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มอบอำนาจให้ดำเนินการแทน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14:paraId="0C5EB38C" w14:textId="77777777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281AA800" w14:textId="77777777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1ABCCF0" w14:textId="77777777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6E1CADC" w14:textId="77777777" w:rsidR="00452B6B" w:rsidRPr="0076729C" w:rsidRDefault="00AC4ACB" w:rsidP="00097A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F303230" w14:textId="77777777" w:rsidR="00452B6B" w:rsidRPr="0076729C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76729C" w14:paraId="6A3E4BA5" w14:textId="77777777" w:rsidTr="00571FCD">
        <w:trPr>
          <w:jc w:val="center"/>
        </w:trPr>
        <w:tc>
          <w:tcPr>
            <w:tcW w:w="675" w:type="dxa"/>
          </w:tcPr>
          <w:p w14:paraId="5A9A7846" w14:textId="77777777" w:rsidR="00452B6B" w:rsidRPr="0076729C" w:rsidRDefault="00AC4ACB" w:rsidP="00571FC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5</w:t>
            </w:r>
            <w:r w:rsidR="00811134" w:rsidRPr="0076729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3050226" w14:textId="77777777" w:rsidR="00452B6B" w:rsidRPr="0076729C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บัตรประจำตัวประชาชนหรือบัตรอื่นที่ออกให้โดยหน่วยงานของรัฐ ที่มีรูปถ่ายพร้อมสำเนาของผู้รับมอบอำนาจ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22305B26" w14:textId="77777777" w:rsidR="00452B6B" w:rsidRPr="0076729C" w:rsidRDefault="00AC4ACB" w:rsidP="00571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42597A6" w14:textId="77777777" w:rsidR="00452B6B" w:rsidRPr="0076729C" w:rsidRDefault="00AC4ACB" w:rsidP="00571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13782CA" w14:textId="77777777" w:rsidR="00452B6B" w:rsidRPr="0076729C" w:rsidRDefault="00AC4ACB" w:rsidP="00571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9A13DCC" w14:textId="77777777" w:rsidR="00452B6B" w:rsidRPr="0076729C" w:rsidRDefault="00AC4ACB" w:rsidP="00571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69CCA0B6" w14:textId="77777777" w:rsidR="00452B6B" w:rsidRPr="0076729C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76729C" w14:paraId="4D5700E0" w14:textId="77777777" w:rsidTr="00571FCD">
        <w:trPr>
          <w:jc w:val="center"/>
        </w:trPr>
        <w:tc>
          <w:tcPr>
            <w:tcW w:w="675" w:type="dxa"/>
          </w:tcPr>
          <w:p w14:paraId="72E8D780" w14:textId="77777777" w:rsidR="00452B6B" w:rsidRPr="0076729C" w:rsidRDefault="00AC4ACB" w:rsidP="00571FC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="00811134" w:rsidRPr="0076729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9A02C2E" w14:textId="77777777" w:rsidR="00452B6B" w:rsidRPr="0076729C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สมุดบัญชีเงินฝากธนาคารพร้อมสำเนาของผู้รับมอบอำนาจ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ธนาคารของผู้รับมอบอำนาจ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40CBC318" w14:textId="77777777" w:rsidR="00452B6B" w:rsidRPr="0076729C" w:rsidRDefault="00AC4ACB" w:rsidP="00571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4083626" w14:textId="77777777" w:rsidR="00452B6B" w:rsidRPr="0076729C" w:rsidRDefault="00AC4ACB" w:rsidP="00571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A12461E" w14:textId="77777777" w:rsidR="00452B6B" w:rsidRPr="0076729C" w:rsidRDefault="00AC4ACB" w:rsidP="00571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A18BF79" w14:textId="77777777" w:rsidR="00452B6B" w:rsidRPr="0076729C" w:rsidRDefault="00AC4ACB" w:rsidP="00571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2763EE0" w14:textId="77777777" w:rsidR="00452B6B" w:rsidRPr="0076729C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76729C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628F097C" w:rsidR="00A10CDA" w:rsidRPr="0076729C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</w:t>
      </w:r>
      <w:r w:rsidR="00571FCD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4</w:t>
      </w:r>
      <w:r w:rsidR="00A10CDA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76729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76729C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76729C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76729C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76729C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76729C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76729C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76729C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6729C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71FCD" w:rsidRPr="00571FCD" w14:paraId="037575AD" w14:textId="77777777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14:paraId="6B24F26F" w14:textId="085A7A2F" w:rsidR="004C3BDE" w:rsidRPr="00571FCD" w:rsidRDefault="004C3BDE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1FC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ไม่พบเอกสารอื่น ๆ สำหรับยื่นเพิ่มเติม</w:t>
            </w:r>
          </w:p>
        </w:tc>
      </w:tr>
    </w:tbl>
    <w:p w14:paraId="0E7C7CC4" w14:textId="77777777" w:rsidR="006C6C22" w:rsidRPr="0076729C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76729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62F55" w:rsidRPr="0076729C" w14:paraId="14EFFB83" w14:textId="77777777" w:rsidTr="00090552">
        <w:trPr>
          <w:trHeight w:val="567"/>
        </w:trPr>
        <w:tc>
          <w:tcPr>
            <w:tcW w:w="10314" w:type="dxa"/>
            <w:vAlign w:val="center"/>
          </w:tcPr>
          <w:p w14:paraId="235BD465" w14:textId="0ABB3416" w:rsidR="00F62F55" w:rsidRPr="0076729C" w:rsidRDefault="00571FCD" w:rsidP="00686A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1FCD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- </w:t>
            </w:r>
            <w:r w:rsidR="00F62F55" w:rsidRPr="00571FC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  <w:r w:rsidRPr="00571FCD">
              <w:rPr>
                <w:rFonts w:ascii="TH SarabunIT๙" w:hAnsi="TH SarabunIT๙" w:cs="TH SarabunIT๙"/>
                <w:sz w:val="32"/>
                <w:szCs w:val="32"/>
              </w:rPr>
              <w:t xml:space="preserve"> -</w:t>
            </w:r>
          </w:p>
        </w:tc>
      </w:tr>
    </w:tbl>
    <w:p w14:paraId="25DD3C1F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21D3706" w14:textId="77777777" w:rsidR="00571FCD" w:rsidRDefault="00571FCD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5D49A6D" w14:textId="77777777" w:rsidR="00571FCD" w:rsidRDefault="00571FCD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76729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76729C" w14:paraId="07DF31DE" w14:textId="77777777" w:rsidTr="00C1539D">
        <w:tc>
          <w:tcPr>
            <w:tcW w:w="534" w:type="dxa"/>
          </w:tcPr>
          <w:p w14:paraId="07FE0908" w14:textId="7E60931D" w:rsidR="00EA6950" w:rsidRPr="0076729C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76729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76729C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76729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76729C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7672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76729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76729C" w14:paraId="5AF5640D" w14:textId="77777777" w:rsidTr="00C1539D">
        <w:tc>
          <w:tcPr>
            <w:tcW w:w="534" w:type="dxa"/>
          </w:tcPr>
          <w:p w14:paraId="1DC961A0" w14:textId="77777777" w:rsidR="00EA6950" w:rsidRPr="0076729C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76729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1B2FF35" w14:textId="77777777" w:rsidR="00EA6950" w:rsidRPr="0076729C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2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76729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76729C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7672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76729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Pr="0076729C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76729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571FCD" w:rsidRPr="00571FCD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2A5D2E52" w:rsidR="00F064C0" w:rsidRPr="00571FCD" w:rsidRDefault="00571FCD" w:rsidP="00686A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1FCD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- </w:t>
            </w:r>
            <w:r w:rsidR="00F064C0" w:rsidRPr="00571FC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 w:rsidRPr="00571FCD">
              <w:rPr>
                <w:rFonts w:ascii="TH SarabunIT๙" w:hAnsi="TH SarabunIT๙" w:cs="TH SarabunIT๙"/>
                <w:sz w:val="32"/>
                <w:szCs w:val="32"/>
              </w:rPr>
              <w:t xml:space="preserve"> -</w:t>
            </w:r>
          </w:p>
        </w:tc>
      </w:tr>
    </w:tbl>
    <w:p w14:paraId="036A5900" w14:textId="77777777" w:rsidR="00C1539D" w:rsidRPr="0076729C" w:rsidRDefault="00C1539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76729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6729C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76729C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6729C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688B8321" w14:textId="77777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3C6BDD4" w14:textId="77777777" w:rsidR="00571FCD" w:rsidRDefault="00571FC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A6D5725" w14:textId="77777777" w:rsidR="00571FCD" w:rsidRDefault="00571FC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FB4D3DA" w14:textId="77777777" w:rsidR="00571FCD" w:rsidRDefault="00571FC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7300884" w14:textId="77777777" w:rsidR="00571FCD" w:rsidRDefault="00571FC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8C3A43F" w14:textId="77777777" w:rsidR="00571FCD" w:rsidRDefault="00571FC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480B4C4" w14:textId="77777777" w:rsidR="00571FCD" w:rsidRDefault="00571FC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A39FAA" w14:textId="77777777" w:rsidR="00571FCD" w:rsidRDefault="00571FC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311C24" w14:textId="77777777" w:rsidR="00571FCD" w:rsidRDefault="00571FC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F1173AF" w14:textId="77777777" w:rsidR="00571FCD" w:rsidRPr="0076729C" w:rsidRDefault="00571FC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76729C" w14:paraId="6D0BBF17" w14:textId="77777777" w:rsidTr="0064558D">
        <w:tc>
          <w:tcPr>
            <w:tcW w:w="1418" w:type="dxa"/>
          </w:tcPr>
          <w:p w14:paraId="71CC28E5" w14:textId="77777777" w:rsidR="0064558D" w:rsidRPr="0076729C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672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76729C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17/08/2558</w:t>
            </w:r>
          </w:p>
        </w:tc>
      </w:tr>
      <w:tr w:rsidR="0064558D" w:rsidRPr="0076729C" w14:paraId="3FCBCAB2" w14:textId="77777777" w:rsidTr="0064558D">
        <w:tc>
          <w:tcPr>
            <w:tcW w:w="1418" w:type="dxa"/>
          </w:tcPr>
          <w:p w14:paraId="76AEC54C" w14:textId="77777777" w:rsidR="0064558D" w:rsidRPr="0076729C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672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4BA0EA90" w:rsidR="0064558D" w:rsidRPr="0076729C" w:rsidRDefault="00753E3C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76729C" w14:paraId="4A1DF6A2" w14:textId="77777777" w:rsidTr="0064558D">
        <w:tc>
          <w:tcPr>
            <w:tcW w:w="1418" w:type="dxa"/>
          </w:tcPr>
          <w:p w14:paraId="082BD70C" w14:textId="77777777" w:rsidR="0064558D" w:rsidRPr="0076729C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672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B8FDBEA" w14:textId="77777777" w:rsidR="00571FCD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78F46397" w:rsidR="0064558D" w:rsidRPr="0076729C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76729C" w14:paraId="105C0B62" w14:textId="77777777" w:rsidTr="0064558D">
        <w:tc>
          <w:tcPr>
            <w:tcW w:w="1418" w:type="dxa"/>
          </w:tcPr>
          <w:p w14:paraId="7A8B8EDF" w14:textId="77777777" w:rsidR="0064558D" w:rsidRPr="0076729C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672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76729C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76729C" w14:paraId="6BB94F10" w14:textId="77777777" w:rsidTr="0064558D">
        <w:tc>
          <w:tcPr>
            <w:tcW w:w="1418" w:type="dxa"/>
          </w:tcPr>
          <w:p w14:paraId="362D6899" w14:textId="77777777" w:rsidR="0064558D" w:rsidRPr="0076729C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672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76729C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76729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76729C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76729C" w:rsidRDefault="00982CD7" w:rsidP="00982CD7">
      <w:pPr>
        <w:pStyle w:val="a5"/>
        <w:spacing w:after="0" w:line="240" w:lineRule="auto"/>
        <w:ind w:left="426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76729C" w:rsidRDefault="00D51311" w:rsidP="00D51311">
      <w:pPr>
        <w:spacing w:after="0" w:line="240" w:lineRule="auto"/>
        <w:ind w:left="360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76729C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</w:pPr>
    </w:p>
    <w:sectPr w:rsidR="003F4A0D" w:rsidRPr="0076729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3910D" w14:textId="77777777" w:rsidR="00E26A66" w:rsidRDefault="00E26A66" w:rsidP="00C81DB8">
      <w:pPr>
        <w:spacing w:after="0" w:line="240" w:lineRule="auto"/>
      </w:pPr>
      <w:r>
        <w:separator/>
      </w:r>
    </w:p>
  </w:endnote>
  <w:endnote w:type="continuationSeparator" w:id="0">
    <w:p w14:paraId="520FA8CE" w14:textId="77777777" w:rsidR="00E26A66" w:rsidRDefault="00E26A66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A6398" w14:textId="77777777" w:rsidR="00E26A66" w:rsidRDefault="00E26A66" w:rsidP="00C81DB8">
      <w:pPr>
        <w:spacing w:after="0" w:line="240" w:lineRule="auto"/>
      </w:pPr>
      <w:r>
        <w:separator/>
      </w:r>
    </w:p>
  </w:footnote>
  <w:footnote w:type="continuationSeparator" w:id="0">
    <w:p w14:paraId="55DD830F" w14:textId="77777777" w:rsidR="00E26A66" w:rsidRDefault="00E26A66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hAnsi="TH SarabunIT๙" w:cs="TH SarabunIT๙"/>
        <w:sz w:val="32"/>
        <w:szCs w:val="32"/>
      </w:r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Pr="0076729C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76729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6729C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76729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30B4F">
          <w:rPr>
            <w:rFonts w:ascii="TH SarabunIT๙" w:hAnsi="TH SarabunIT๙" w:cs="TH SarabunIT๙"/>
            <w:noProof/>
            <w:sz w:val="32"/>
            <w:szCs w:val="32"/>
          </w:rPr>
          <w:t>5</w:t>
        </w:r>
        <w:r w:rsidRPr="0076729C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76729C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76729C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76729C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76729C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430B4F">
          <w:rPr>
            <w:rFonts w:ascii="TH SarabunIT๙" w:hAnsi="TH SarabunIT๙" w:cs="TH SarabunIT๙"/>
            <w:noProof/>
            <w:sz w:val="32"/>
            <w:szCs w:val="32"/>
          </w:rPr>
          <w:t>5</w:t>
        </w:r>
        <w:r w:rsidRPr="0076729C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3780"/>
    <w:rsid w:val="00045650"/>
    <w:rsid w:val="00067A20"/>
    <w:rsid w:val="00075E4A"/>
    <w:rsid w:val="00090552"/>
    <w:rsid w:val="00094F82"/>
    <w:rsid w:val="00097AE5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30B4F"/>
    <w:rsid w:val="00444BFB"/>
    <w:rsid w:val="00452B6B"/>
    <w:rsid w:val="00453DC7"/>
    <w:rsid w:val="004C0C85"/>
    <w:rsid w:val="004C3BDE"/>
    <w:rsid w:val="004E30D6"/>
    <w:rsid w:val="004E5749"/>
    <w:rsid w:val="004E651F"/>
    <w:rsid w:val="0050561E"/>
    <w:rsid w:val="005223AF"/>
    <w:rsid w:val="00541A32"/>
    <w:rsid w:val="00571FCD"/>
    <w:rsid w:val="00575FAF"/>
    <w:rsid w:val="00585636"/>
    <w:rsid w:val="00593A2E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53E3C"/>
    <w:rsid w:val="00760D0B"/>
    <w:rsid w:val="00761FD0"/>
    <w:rsid w:val="00764551"/>
    <w:rsid w:val="0076729C"/>
    <w:rsid w:val="00771FD1"/>
    <w:rsid w:val="00781575"/>
    <w:rsid w:val="007851BE"/>
    <w:rsid w:val="00790214"/>
    <w:rsid w:val="00793306"/>
    <w:rsid w:val="007E1E74"/>
    <w:rsid w:val="00811134"/>
    <w:rsid w:val="0082192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85FF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E475B"/>
    <w:rsid w:val="00E00F3F"/>
    <w:rsid w:val="00E01AA0"/>
    <w:rsid w:val="00E06DC1"/>
    <w:rsid w:val="00E12016"/>
    <w:rsid w:val="00E26A66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D327A"/>
    <w:rsid w:val="00EF0DAF"/>
    <w:rsid w:val="00F028A3"/>
    <w:rsid w:val="00F064C0"/>
    <w:rsid w:val="00F5490C"/>
    <w:rsid w:val="00F551C6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8F164-A415-4214-9260-BB451C40B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12</TotalTime>
  <Pages>5</Pages>
  <Words>857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14</cp:revision>
  <cp:lastPrinted>2015-03-02T15:12:00Z</cp:lastPrinted>
  <dcterms:created xsi:type="dcterms:W3CDTF">2015-08-17T06:20:00Z</dcterms:created>
  <dcterms:modified xsi:type="dcterms:W3CDTF">2015-08-20T05:59:00Z</dcterms:modified>
</cp:coreProperties>
</file>